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44" w:rsidRDefault="00D47944" w:rsidP="00151CFD">
      <w:pPr>
        <w:jc w:val="right"/>
        <w:rPr>
          <w:sz w:val="28"/>
          <w:szCs w:val="28"/>
        </w:rPr>
      </w:pPr>
    </w:p>
    <w:p w:rsidR="00D47944" w:rsidRPr="00CC159D" w:rsidRDefault="00D47944" w:rsidP="00CC159D">
      <w:pPr>
        <w:jc w:val="right"/>
        <w:rPr>
          <w:sz w:val="28"/>
          <w:szCs w:val="28"/>
        </w:rPr>
      </w:pPr>
    </w:p>
    <w:p w:rsidR="00D47944" w:rsidRPr="00E773AE" w:rsidRDefault="00D47944" w:rsidP="00B47E75">
      <w:pPr>
        <w:pStyle w:val="BodyTex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Заявка на участие в запросе котировок</w:t>
      </w:r>
    </w:p>
    <w:p w:rsidR="00D47944" w:rsidRDefault="00D47944" w:rsidP="00E738F2">
      <w:pPr>
        <w:pStyle w:val="Title"/>
        <w:ind w:hanging="57"/>
      </w:pPr>
      <w:r w:rsidRPr="003A6CCD">
        <w:rPr>
          <w:b w:val="0"/>
          <w:bCs w:val="0"/>
        </w:rPr>
        <w:t xml:space="preserve">Изучив </w:t>
      </w:r>
      <w:r>
        <w:rPr>
          <w:b w:val="0"/>
          <w:bCs w:val="0"/>
        </w:rPr>
        <w:t>извещение о проведении запроса</w:t>
      </w:r>
      <w:r w:rsidRPr="003A6CCD">
        <w:rPr>
          <w:b w:val="0"/>
          <w:bCs w:val="0"/>
        </w:rPr>
        <w:t xml:space="preserve"> котировок</w:t>
      </w:r>
      <w:r>
        <w:rPr>
          <w:b w:val="0"/>
          <w:bCs w:val="0"/>
        </w:rPr>
        <w:t xml:space="preserve"> №  1</w:t>
      </w:r>
    </w:p>
    <w:p w:rsidR="00D47944" w:rsidRDefault="00D47944" w:rsidP="005769A5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tbl>
      <w:tblPr>
        <w:tblW w:w="94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495"/>
      </w:tblGrid>
      <w:tr w:rsidR="00D47944" w:rsidRPr="00C67BA7">
        <w:tc>
          <w:tcPr>
            <w:tcW w:w="4968" w:type="dxa"/>
          </w:tcPr>
          <w:p w:rsidR="00D47944" w:rsidRPr="00EF33E2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  <w:r w:rsidRPr="00C67BA7">
              <w:rPr>
                <w:b/>
                <w:bCs/>
                <w:sz w:val="28"/>
                <w:szCs w:val="28"/>
              </w:rPr>
              <w:t>Наименование (для юридического лица), фамилия, имя, отчество (для физического лица) участника зак</w:t>
            </w:r>
            <w:r>
              <w:rPr>
                <w:b/>
                <w:bCs/>
                <w:sz w:val="28"/>
                <w:szCs w:val="28"/>
              </w:rPr>
              <w:t>упки</w:t>
            </w:r>
            <w:r w:rsidRPr="00C67BA7">
              <w:rPr>
                <w:b/>
                <w:bCs/>
                <w:sz w:val="28"/>
                <w:szCs w:val="28"/>
              </w:rPr>
              <w:t xml:space="preserve">: </w:t>
            </w:r>
          </w:p>
          <w:p w:rsidR="00D47944" w:rsidRPr="00EF33E2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95" w:type="dxa"/>
          </w:tcPr>
          <w:p w:rsidR="00D47944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u w:val="single"/>
              </w:rPr>
            </w:pPr>
          </w:p>
          <w:p w:rsidR="00D47944" w:rsidRPr="005E5226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D47944" w:rsidRPr="005E5226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D47944" w:rsidRPr="001C36C0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i/>
                <w:iCs/>
                <w:sz w:val="22"/>
                <w:szCs w:val="22"/>
              </w:rPr>
            </w:pPr>
          </w:p>
          <w:p w:rsidR="00D47944" w:rsidRPr="00C66E93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i/>
                <w:iCs/>
                <w:sz w:val="28"/>
                <w:szCs w:val="28"/>
              </w:rPr>
            </w:pPr>
            <w:r w:rsidRPr="001C36C0">
              <w:rPr>
                <w:i/>
                <w:iCs/>
                <w:sz w:val="22"/>
                <w:szCs w:val="22"/>
              </w:rPr>
              <w:t>(заполняется участником)</w:t>
            </w:r>
          </w:p>
        </w:tc>
      </w:tr>
      <w:tr w:rsidR="00D47944" w:rsidRPr="00C67BA7">
        <w:tc>
          <w:tcPr>
            <w:tcW w:w="4968" w:type="dxa"/>
          </w:tcPr>
          <w:p w:rsidR="00D47944" w:rsidRPr="00EF33E2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  <w:r w:rsidRPr="00C67BA7">
              <w:rPr>
                <w:b/>
                <w:bCs/>
                <w:sz w:val="28"/>
                <w:szCs w:val="28"/>
              </w:rPr>
              <w:t>Место нахождения (для юридического лица), место жительства (для физического лица)</w:t>
            </w:r>
            <w:r>
              <w:rPr>
                <w:b/>
                <w:bCs/>
                <w:sz w:val="28"/>
                <w:szCs w:val="28"/>
              </w:rPr>
              <w:t>, контактный телефон (при наличии):</w:t>
            </w:r>
          </w:p>
          <w:p w:rsidR="00D47944" w:rsidRPr="00EF33E2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95" w:type="dxa"/>
          </w:tcPr>
          <w:p w:rsidR="00D47944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u w:val="single"/>
              </w:rPr>
            </w:pPr>
          </w:p>
          <w:p w:rsidR="00D47944" w:rsidRPr="005E5226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D47944" w:rsidRPr="005E5226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D47944" w:rsidRDefault="00D47944" w:rsidP="005769A5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D47944" w:rsidRPr="001C36C0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1C36C0">
              <w:rPr>
                <w:i/>
                <w:iCs/>
                <w:sz w:val="22"/>
                <w:szCs w:val="22"/>
              </w:rPr>
              <w:t>(заполняется участником)</w:t>
            </w:r>
          </w:p>
        </w:tc>
      </w:tr>
      <w:tr w:rsidR="00D47944" w:rsidRPr="00C67BA7">
        <w:tc>
          <w:tcPr>
            <w:tcW w:w="4968" w:type="dxa"/>
          </w:tcPr>
          <w:p w:rsidR="00D47944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  <w:r w:rsidRPr="00C67BA7">
              <w:rPr>
                <w:b/>
                <w:bCs/>
                <w:sz w:val="28"/>
                <w:szCs w:val="28"/>
              </w:rPr>
              <w:t>анковские реквизиты участника зак</w:t>
            </w:r>
            <w:r>
              <w:rPr>
                <w:b/>
                <w:bCs/>
                <w:sz w:val="28"/>
                <w:szCs w:val="28"/>
              </w:rPr>
              <w:t>упки (наименование банка, р/с, БИК, к/с)</w:t>
            </w:r>
            <w:r w:rsidRPr="00C67BA7">
              <w:rPr>
                <w:b/>
                <w:bCs/>
                <w:sz w:val="28"/>
                <w:szCs w:val="28"/>
              </w:rPr>
              <w:t>:</w:t>
            </w:r>
          </w:p>
          <w:p w:rsidR="00D47944" w:rsidRPr="00C67BA7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95" w:type="dxa"/>
            <w:vAlign w:val="center"/>
          </w:tcPr>
          <w:p w:rsidR="00D47944" w:rsidRDefault="00D47944" w:rsidP="00A91EE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u w:val="single"/>
              </w:rPr>
            </w:pPr>
          </w:p>
          <w:p w:rsidR="00D47944" w:rsidRPr="005E5226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D47944" w:rsidRPr="005E5226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D47944" w:rsidRPr="001C36C0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1C36C0">
              <w:rPr>
                <w:i/>
                <w:iCs/>
                <w:sz w:val="22"/>
                <w:szCs w:val="22"/>
              </w:rPr>
              <w:t>(заполняется участником)</w:t>
            </w:r>
          </w:p>
        </w:tc>
      </w:tr>
      <w:tr w:rsidR="00D47944" w:rsidRPr="00C67BA7">
        <w:tc>
          <w:tcPr>
            <w:tcW w:w="4968" w:type="dxa"/>
          </w:tcPr>
          <w:p w:rsidR="00D47944" w:rsidRPr="00842700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  <w:r w:rsidRPr="00842700">
              <w:rPr>
                <w:b/>
                <w:bCs/>
                <w:sz w:val="28"/>
                <w:szCs w:val="28"/>
              </w:rPr>
              <w:t>Идентификационный номер налогоплательщика (ИНН)</w:t>
            </w:r>
            <w:r>
              <w:rPr>
                <w:b/>
                <w:bCs/>
                <w:sz w:val="28"/>
                <w:szCs w:val="28"/>
              </w:rPr>
              <w:t xml:space="preserve"> учредителей, членов коллегиального исполнительного органа, лица, исполняющего функции единоличного исполнительного органа участника запроса котировок,</w:t>
            </w:r>
            <w:r w:rsidRPr="00842700">
              <w:rPr>
                <w:b/>
                <w:bCs/>
                <w:sz w:val="28"/>
                <w:szCs w:val="28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лица):</w:t>
            </w:r>
          </w:p>
          <w:p w:rsidR="00D47944" w:rsidRPr="00842700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95" w:type="dxa"/>
            <w:vAlign w:val="center"/>
          </w:tcPr>
          <w:p w:rsidR="00D47944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</w:t>
            </w:r>
          </w:p>
          <w:p w:rsidR="00D47944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</w:t>
            </w:r>
          </w:p>
          <w:p w:rsidR="00D47944" w:rsidRPr="005E5226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</w:t>
            </w:r>
          </w:p>
          <w:p w:rsidR="00D47944" w:rsidRPr="001C36C0" w:rsidRDefault="00D47944" w:rsidP="005769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u w:val="single"/>
              </w:rPr>
            </w:pPr>
            <w:r w:rsidRPr="001C36C0">
              <w:rPr>
                <w:i/>
                <w:iCs/>
                <w:sz w:val="22"/>
                <w:szCs w:val="22"/>
              </w:rPr>
              <w:t>(заполняется участником)</w:t>
            </w:r>
          </w:p>
        </w:tc>
      </w:tr>
      <w:tr w:rsidR="00D47944" w:rsidRPr="00C67BA7">
        <w:tc>
          <w:tcPr>
            <w:tcW w:w="4968" w:type="dxa"/>
          </w:tcPr>
          <w:p w:rsidR="00D47944" w:rsidRPr="00842700" w:rsidRDefault="00D47944" w:rsidP="00BB5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  <w:r w:rsidRPr="00842700">
              <w:rPr>
                <w:b/>
                <w:bCs/>
                <w:sz w:val="28"/>
                <w:szCs w:val="28"/>
              </w:rPr>
              <w:t>Код причины постановки на учет (КПП) (при наличии)</w:t>
            </w:r>
            <w:r w:rsidRPr="00842700">
              <w:rPr>
                <w:rStyle w:val="EndnoteReference"/>
                <w:b/>
                <w:bCs/>
                <w:sz w:val="28"/>
                <w:szCs w:val="28"/>
              </w:rPr>
              <w:endnoteReference w:id="2"/>
            </w:r>
            <w:r w:rsidRPr="00842700">
              <w:rPr>
                <w:b/>
                <w:bCs/>
                <w:sz w:val="28"/>
                <w:szCs w:val="28"/>
              </w:rPr>
              <w:t>:</w:t>
            </w:r>
          </w:p>
          <w:p w:rsidR="00D47944" w:rsidRPr="00842700" w:rsidRDefault="00D47944" w:rsidP="00BB5B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95" w:type="dxa"/>
            <w:vAlign w:val="center"/>
          </w:tcPr>
          <w:p w:rsidR="00D47944" w:rsidRPr="005E5226" w:rsidRDefault="00D47944" w:rsidP="00BB5B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C0C0C0"/>
                <w:sz w:val="28"/>
                <w:szCs w:val="28"/>
                <w:u w:val="single"/>
              </w:rPr>
            </w:pPr>
            <w:r w:rsidRPr="005E5226">
              <w:rPr>
                <w:color w:val="C0C0C0"/>
                <w:sz w:val="28"/>
                <w:szCs w:val="28"/>
                <w:u w:val="single"/>
              </w:rPr>
              <w:t>____________________________</w:t>
            </w:r>
          </w:p>
          <w:p w:rsidR="00D47944" w:rsidRPr="001C36C0" w:rsidRDefault="00D47944" w:rsidP="00BB5B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u w:val="single"/>
              </w:rPr>
            </w:pPr>
            <w:r w:rsidRPr="001C36C0">
              <w:rPr>
                <w:i/>
                <w:iCs/>
                <w:sz w:val="22"/>
                <w:szCs w:val="22"/>
              </w:rPr>
              <w:t>(заполняется участником)</w:t>
            </w:r>
          </w:p>
        </w:tc>
      </w:tr>
    </w:tbl>
    <w:p w:rsidR="00D47944" w:rsidRDefault="00D47944" w:rsidP="005769A5">
      <w:pPr>
        <w:ind w:firstLine="900"/>
        <w:jc w:val="both"/>
        <w:rPr>
          <w:sz w:val="28"/>
          <w:szCs w:val="28"/>
        </w:rPr>
      </w:pPr>
      <w:r w:rsidRPr="003A6CCD">
        <w:rPr>
          <w:sz w:val="28"/>
          <w:szCs w:val="28"/>
        </w:rPr>
        <w:t>выражае</w:t>
      </w:r>
      <w:r>
        <w:rPr>
          <w:sz w:val="28"/>
          <w:szCs w:val="28"/>
        </w:rPr>
        <w:t>т</w:t>
      </w:r>
      <w:r w:rsidRPr="003A6CCD">
        <w:rPr>
          <w:sz w:val="28"/>
          <w:szCs w:val="28"/>
        </w:rPr>
        <w:t xml:space="preserve"> согласие на участие в запросе котировок на условиях, установленных в извещении о проведении запроса котировок, и предлагае</w:t>
      </w:r>
      <w:r>
        <w:rPr>
          <w:sz w:val="28"/>
          <w:szCs w:val="28"/>
        </w:rPr>
        <w:t xml:space="preserve">т выполнить работы </w:t>
      </w:r>
      <w:r w:rsidRPr="001C7ADA">
        <w:rPr>
          <w:i/>
          <w:iCs/>
          <w:sz w:val="28"/>
          <w:szCs w:val="28"/>
        </w:rPr>
        <w:t>(оказать услуги)</w:t>
      </w:r>
      <w:r>
        <w:rPr>
          <w:sz w:val="28"/>
          <w:szCs w:val="28"/>
        </w:rPr>
        <w:t xml:space="preserve"> по цене:</w:t>
      </w:r>
    </w:p>
    <w:p w:rsidR="00D47944" w:rsidRPr="003A6CCD" w:rsidRDefault="00D47944" w:rsidP="005769A5">
      <w:pPr>
        <w:ind w:firstLine="900"/>
        <w:jc w:val="both"/>
        <w:rPr>
          <w:sz w:val="28"/>
          <w:szCs w:val="28"/>
        </w:rPr>
      </w:pPr>
    </w:p>
    <w:tbl>
      <w:tblPr>
        <w:tblW w:w="9356" w:type="dxa"/>
        <w:tblInd w:w="-106" w:type="dxa"/>
        <w:tblLayout w:type="fixed"/>
        <w:tblLook w:val="0000"/>
      </w:tblPr>
      <w:tblGrid>
        <w:gridCol w:w="9356"/>
      </w:tblGrid>
      <w:tr w:rsidR="00D47944" w:rsidRPr="00B17835">
        <w:trPr>
          <w:trHeight w:val="255"/>
        </w:trPr>
        <w:tc>
          <w:tcPr>
            <w:tcW w:w="93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7944" w:rsidRPr="00910D31" w:rsidRDefault="00D47944" w:rsidP="007B3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1 478 646,98</w:t>
            </w:r>
          </w:p>
        </w:tc>
      </w:tr>
    </w:tbl>
    <w:p w:rsidR="00D47944" w:rsidRDefault="00D47944" w:rsidP="005769A5">
      <w:pPr>
        <w:ind w:firstLine="900"/>
        <w:jc w:val="both"/>
        <w:rPr>
          <w:sz w:val="28"/>
          <w:szCs w:val="28"/>
        </w:rPr>
      </w:pPr>
    </w:p>
    <w:p w:rsidR="00D47944" w:rsidRDefault="00D47944" w:rsidP="005769A5">
      <w:pPr>
        <w:ind w:firstLine="900"/>
        <w:jc w:val="both"/>
        <w:rPr>
          <w:sz w:val="28"/>
          <w:szCs w:val="28"/>
        </w:rPr>
      </w:pPr>
      <w:r w:rsidRPr="00EE0BBD">
        <w:rPr>
          <w:sz w:val="28"/>
          <w:szCs w:val="28"/>
        </w:rPr>
        <w:t>и дает согласие исполнить условия контракта, указанные в извещении о проведении запроса котировок</w:t>
      </w:r>
      <w:r>
        <w:rPr>
          <w:sz w:val="28"/>
          <w:szCs w:val="28"/>
        </w:rPr>
        <w:t>.</w:t>
      </w:r>
      <w:bookmarkStart w:id="0" w:name="_GoBack"/>
      <w:bookmarkEnd w:id="0"/>
    </w:p>
    <w:p w:rsidR="00D47944" w:rsidRDefault="00D47944" w:rsidP="005769A5">
      <w:pPr>
        <w:ind w:firstLine="900"/>
        <w:jc w:val="both"/>
        <w:rPr>
          <w:sz w:val="28"/>
          <w:szCs w:val="28"/>
        </w:rPr>
      </w:pPr>
    </w:p>
    <w:p w:rsidR="00D47944" w:rsidRDefault="00D47944" w:rsidP="006B147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________________        ______________________</w:t>
      </w:r>
    </w:p>
    <w:p w:rsidR="00D47944" w:rsidRDefault="00D47944" w:rsidP="006B1479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(подпись)                              (расшифровка подписи)  </w:t>
      </w:r>
    </w:p>
    <w:p w:rsidR="00D47944" w:rsidRDefault="00D47944" w:rsidP="006B147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D47944" w:rsidRDefault="00D47944" w:rsidP="006B147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D47944" w:rsidRDefault="00D47944" w:rsidP="005769A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7944" w:rsidRPr="00E963AF" w:rsidRDefault="00D47944" w:rsidP="005769A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E963AF">
        <w:rPr>
          <w:i/>
          <w:iCs/>
          <w:sz w:val="22"/>
          <w:szCs w:val="22"/>
        </w:rPr>
        <w:t>(котировочная заявка подается в строгом соответствии с извещением о проведении запроса котировок и формой котировочной заявки, без включения иной дополнительной информации)</w:t>
      </w:r>
    </w:p>
    <w:sectPr w:rsidR="00D47944" w:rsidRPr="00E963AF" w:rsidSect="005769A5">
      <w:headerReference w:type="default" r:id="rId6"/>
      <w:endnotePr>
        <w:numFmt w:val="decimal"/>
      </w:endnotePr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944" w:rsidRDefault="00D47944">
      <w:r>
        <w:separator/>
      </w:r>
    </w:p>
  </w:endnote>
  <w:endnote w:type="continuationSeparator" w:id="1">
    <w:p w:rsidR="00D47944" w:rsidRDefault="00D47944">
      <w:r>
        <w:continuationSeparator/>
      </w:r>
    </w:p>
  </w:endnote>
  <w:endnote w:id="2">
    <w:p w:rsidR="00D47944" w:rsidRDefault="00D47944" w:rsidP="00A91EEF">
      <w:pPr>
        <w:autoSpaceDE w:val="0"/>
        <w:autoSpaceDN w:val="0"/>
        <w:adjustRightInd w:val="0"/>
        <w:ind w:firstLine="540"/>
        <w:jc w:val="both"/>
        <w:outlineLvl w:val="1"/>
      </w:pPr>
      <w:r w:rsidRPr="00842700">
        <w:rPr>
          <w:rStyle w:val="EndnoteReference"/>
          <w:sz w:val="20"/>
          <w:szCs w:val="20"/>
        </w:rPr>
        <w:endnoteRef/>
      </w:r>
      <w:r w:rsidRPr="00842700">
        <w:rPr>
          <w:sz w:val="20"/>
          <w:szCs w:val="20"/>
        </w:rPr>
        <w:t xml:space="preserve"> Заполнение строки рекомендуется уполномоченным органом и обусловлено требованиями официального сайта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</w:t>
      </w:r>
      <w:hyperlink r:id="rId1" w:history="1">
        <w:r w:rsidRPr="00842700">
          <w:rPr>
            <w:rStyle w:val="Hyperlink"/>
            <w:color w:val="auto"/>
            <w:sz w:val="20"/>
            <w:szCs w:val="20"/>
            <w:u w:val="none"/>
          </w:rPr>
          <w:t>www.zakupki.gov.ru</w:t>
        </w:r>
      </w:hyperlink>
      <w:r w:rsidRPr="00842700">
        <w:rPr>
          <w:sz w:val="20"/>
          <w:szCs w:val="20"/>
        </w:rPr>
        <w:t xml:space="preserve"> при формировании протокола рассмотрения и оценки</w:t>
      </w:r>
      <w:r>
        <w:rPr>
          <w:sz w:val="20"/>
          <w:szCs w:val="20"/>
        </w:rPr>
        <w:t>заявок на участие в запросе котировок</w:t>
      </w:r>
      <w:r w:rsidRPr="00842700">
        <w:rPr>
          <w:sz w:val="20"/>
          <w:szCs w:val="20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944" w:rsidRDefault="00D47944">
      <w:r>
        <w:separator/>
      </w:r>
    </w:p>
  </w:footnote>
  <w:footnote w:type="continuationSeparator" w:id="1">
    <w:p w:rsidR="00D47944" w:rsidRDefault="00D47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944" w:rsidRDefault="00D47944" w:rsidP="005769A5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47944" w:rsidRDefault="00D47944" w:rsidP="005769A5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autoHyphenation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9A5"/>
    <w:rsid w:val="0000703B"/>
    <w:rsid w:val="000D50C5"/>
    <w:rsid w:val="00151CFD"/>
    <w:rsid w:val="001C36C0"/>
    <w:rsid w:val="001C7ADA"/>
    <w:rsid w:val="00213A6F"/>
    <w:rsid w:val="002328AD"/>
    <w:rsid w:val="00363832"/>
    <w:rsid w:val="003A6CCD"/>
    <w:rsid w:val="004812DD"/>
    <w:rsid w:val="004862BA"/>
    <w:rsid w:val="004A2A29"/>
    <w:rsid w:val="004C105A"/>
    <w:rsid w:val="00502741"/>
    <w:rsid w:val="00531B25"/>
    <w:rsid w:val="005769A5"/>
    <w:rsid w:val="005D510A"/>
    <w:rsid w:val="005E5226"/>
    <w:rsid w:val="00620D6C"/>
    <w:rsid w:val="00691C7C"/>
    <w:rsid w:val="006A2D93"/>
    <w:rsid w:val="006B1479"/>
    <w:rsid w:val="00774621"/>
    <w:rsid w:val="007964CA"/>
    <w:rsid w:val="007B3B90"/>
    <w:rsid w:val="007E07FE"/>
    <w:rsid w:val="00833188"/>
    <w:rsid w:val="00842700"/>
    <w:rsid w:val="00867D37"/>
    <w:rsid w:val="008B2DD3"/>
    <w:rsid w:val="00910D31"/>
    <w:rsid w:val="00921C69"/>
    <w:rsid w:val="00924275"/>
    <w:rsid w:val="009275E0"/>
    <w:rsid w:val="009B2B6F"/>
    <w:rsid w:val="009D5B59"/>
    <w:rsid w:val="00A34FF6"/>
    <w:rsid w:val="00A54A9B"/>
    <w:rsid w:val="00A61E31"/>
    <w:rsid w:val="00A65A2F"/>
    <w:rsid w:val="00A91EEF"/>
    <w:rsid w:val="00AC4295"/>
    <w:rsid w:val="00AC7EDF"/>
    <w:rsid w:val="00AF1F61"/>
    <w:rsid w:val="00B17835"/>
    <w:rsid w:val="00B47E75"/>
    <w:rsid w:val="00BB5B03"/>
    <w:rsid w:val="00BF6DFC"/>
    <w:rsid w:val="00C66E93"/>
    <w:rsid w:val="00C67BA7"/>
    <w:rsid w:val="00C90817"/>
    <w:rsid w:val="00CC159D"/>
    <w:rsid w:val="00D240E0"/>
    <w:rsid w:val="00D47944"/>
    <w:rsid w:val="00E002B7"/>
    <w:rsid w:val="00E13587"/>
    <w:rsid w:val="00E53A31"/>
    <w:rsid w:val="00E738F2"/>
    <w:rsid w:val="00E773AE"/>
    <w:rsid w:val="00E91CA2"/>
    <w:rsid w:val="00E963AF"/>
    <w:rsid w:val="00ED117B"/>
    <w:rsid w:val="00ED2088"/>
    <w:rsid w:val="00EE0BBD"/>
    <w:rsid w:val="00EF33E2"/>
    <w:rsid w:val="00F53221"/>
    <w:rsid w:val="00F60392"/>
    <w:rsid w:val="00F7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9A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769A5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769A5"/>
    <w:rPr>
      <w:rFonts w:ascii="Arial" w:hAnsi="Arial" w:cs="Arial"/>
      <w:sz w:val="18"/>
      <w:szCs w:val="18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5769A5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C631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5769A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16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5769A5"/>
  </w:style>
  <w:style w:type="paragraph" w:customStyle="1" w:styleId="a">
    <w:name w:val="Знак"/>
    <w:basedOn w:val="Normal"/>
    <w:uiPriority w:val="99"/>
    <w:rsid w:val="005769A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A65A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531B2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316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531B25"/>
    <w:rPr>
      <w:vertAlign w:val="superscript"/>
    </w:rPr>
  </w:style>
  <w:style w:type="paragraph" w:customStyle="1" w:styleId="10">
    <w:name w:val="Знак Знак Знак1 Знак"/>
    <w:basedOn w:val="Normal"/>
    <w:uiPriority w:val="99"/>
    <w:rsid w:val="00A34FF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91EE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427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27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42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268</Words>
  <Characters>1534</Characters>
  <Application>Microsoft Office Outlook</Application>
  <DocSecurity>0</DocSecurity>
  <Lines>0</Lines>
  <Paragraphs>0</Paragraphs>
  <ScaleCrop>false</ScaleCrop>
  <Company>kgz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Шаталов</dc:creator>
  <cp:keywords/>
  <dc:description/>
  <cp:lastModifiedBy>xxx</cp:lastModifiedBy>
  <cp:revision>4</cp:revision>
  <cp:lastPrinted>2014-01-21T06:41:00Z</cp:lastPrinted>
  <dcterms:created xsi:type="dcterms:W3CDTF">2014-06-25T08:24:00Z</dcterms:created>
  <dcterms:modified xsi:type="dcterms:W3CDTF">2014-08-07T06:45:00Z</dcterms:modified>
</cp:coreProperties>
</file>